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E73EF9" w:rsidRDefault="00F55A0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683384" w:history="1">
        <w:r w:rsidR="00E73EF9" w:rsidRPr="00150D74">
          <w:rPr>
            <w:rStyle w:val="aa"/>
          </w:rPr>
          <w:t>HH3C-TRAP-MIB</w:t>
        </w:r>
        <w:r w:rsidR="00E73EF9">
          <w:rPr>
            <w:webHidden/>
          </w:rPr>
          <w:tab/>
        </w:r>
        <w:r w:rsidR="00E73EF9">
          <w:rPr>
            <w:webHidden/>
          </w:rPr>
          <w:fldChar w:fldCharType="begin"/>
        </w:r>
        <w:r w:rsidR="00E73EF9">
          <w:rPr>
            <w:webHidden/>
          </w:rPr>
          <w:instrText xml:space="preserve"> PAGEREF _Toc399683384 \h </w:instrText>
        </w:r>
        <w:r w:rsidR="00E73EF9">
          <w:rPr>
            <w:webHidden/>
          </w:rPr>
        </w:r>
        <w:r w:rsidR="00E73EF9">
          <w:rPr>
            <w:webHidden/>
          </w:rPr>
          <w:fldChar w:fldCharType="separate"/>
        </w:r>
        <w:r w:rsidR="00E73EF9">
          <w:rPr>
            <w:webHidden/>
          </w:rPr>
          <w:t>2</w:t>
        </w:r>
        <w:r w:rsidR="00E73EF9">
          <w:rPr>
            <w:webHidden/>
          </w:rPr>
          <w:fldChar w:fldCharType="end"/>
        </w:r>
      </w:hyperlink>
    </w:p>
    <w:p w:rsidR="00E73EF9" w:rsidRDefault="00E73EF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683385" w:history="1">
        <w:r w:rsidRPr="00150D74">
          <w:rPr>
            <w:rStyle w:val="aa"/>
          </w:rPr>
          <w:t>hh3cTrapDesInfoTable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_Toc399683385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73EF9" w:rsidRDefault="00E73EF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683386" w:history="1">
        <w:r w:rsidRPr="00150D74">
          <w:rPr>
            <w:rStyle w:val="aa"/>
          </w:rPr>
          <w:t>hh3cTrapConfigTable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_Toc399683386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F55A0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E46A9E" w:rsidRPr="00BE36C4" w:rsidRDefault="00E46A9E" w:rsidP="00E46A9E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01190465"/>
      <w:bookmarkStart w:id="2" w:name="_Toc397420759"/>
      <w:bookmarkStart w:id="3" w:name="_Toc399683384"/>
      <w:r w:rsidRPr="00BE36C4">
        <w:rPr>
          <w:bCs/>
        </w:rPr>
        <w:lastRenderedPageBreak/>
        <w:t>HH3C-TRAP-MIB</w:t>
      </w:r>
      <w:bookmarkEnd w:id="1"/>
      <w:bookmarkEnd w:id="2"/>
      <w:bookmarkEnd w:id="3"/>
    </w:p>
    <w:p w:rsidR="00E46A9E" w:rsidRPr="00BE36C4" w:rsidRDefault="00E46A9E" w:rsidP="00E73EF9">
      <w:pPr>
        <w:pStyle w:val="2"/>
      </w:pPr>
      <w:bookmarkStart w:id="4" w:name="_Toc300222394"/>
      <w:bookmarkStart w:id="5" w:name="_Toc301190468"/>
      <w:bookmarkStart w:id="6" w:name="_Toc397420760"/>
      <w:bookmarkStart w:id="7" w:name="_Toc399683385"/>
      <w:r w:rsidRPr="00BE36C4">
        <w:t>h</w:t>
      </w:r>
      <w:r w:rsidRPr="00BE36C4">
        <w:rPr>
          <w:rFonts w:hint="eastAsia"/>
        </w:rPr>
        <w:t>h</w:t>
      </w:r>
      <w:r w:rsidRPr="00BE36C4">
        <w:t>3cTrapDesInfo</w:t>
      </w:r>
      <w:r w:rsidRPr="00BE36C4">
        <w:rPr>
          <w:rFonts w:hint="eastAsia"/>
        </w:rPr>
        <w:t>Table</w:t>
      </w:r>
      <w:bookmarkEnd w:id="4"/>
      <w:bookmarkEnd w:id="5"/>
      <w:bookmarkEnd w:id="6"/>
      <w:bookmarkEnd w:id="7"/>
    </w:p>
    <w:p w:rsidR="00E46A9E" w:rsidRPr="00795549" w:rsidRDefault="00E46A9E" w:rsidP="00E46A9E">
      <w:r>
        <w:t>OID of this table is: 1.3.6.1.4.1.25506.2.38.1.</w:t>
      </w:r>
      <w:r>
        <w:rPr>
          <w:rFonts w:hint="eastAsia"/>
        </w:rPr>
        <w:t>7.1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E46A9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Description</w:t>
            </w:r>
          </w:p>
        </w:tc>
      </w:tr>
      <w:tr w:rsidR="00E46A9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</w:t>
            </w:r>
            <w:r w:rsidRPr="00E73EF9">
              <w:t>h3cTrapDesInfoIndex</w:t>
            </w:r>
          </w:p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(</w:t>
            </w:r>
            <w:r w:rsidRPr="00E73EF9">
              <w:t>1.3.6.1.4.1.25506.2.38.1.7.1.1.1</w:t>
            </w:r>
            <w:r w:rsidRPr="00E73EF9">
              <w:rPr>
                <w:rFonts w:hint="eastAsia"/>
              </w:rPr>
              <w:t>)</w:t>
            </w:r>
            <w:r w:rsidRPr="00E73EF9">
              <w:t xml:space="preserve">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As per MIB</w:t>
            </w:r>
          </w:p>
        </w:tc>
      </w:tr>
      <w:tr w:rsidR="00E46A9E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hh</w:t>
            </w:r>
            <w:r w:rsidRPr="00E73EF9">
              <w:t xml:space="preserve">3cTrapDesIPAddress </w:t>
            </w:r>
          </w:p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(</w:t>
            </w:r>
            <w:r w:rsidRPr="00E73EF9">
              <w:t>1.3.6.1.4.1.25506.2.38.1.7.1.1.2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As per MIB</w:t>
            </w:r>
          </w:p>
        </w:tc>
      </w:tr>
      <w:tr w:rsidR="00E46A9E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hh</w:t>
            </w:r>
            <w:r w:rsidRPr="00E73EF9">
              <w:t xml:space="preserve">3cTrapDesPort 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1.3.6.1.4.1.25506.2.38.1.7.1.1.3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As per MIB</w:t>
            </w:r>
          </w:p>
        </w:tc>
      </w:tr>
      <w:tr w:rsidR="00E46A9E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h</w:t>
            </w:r>
            <w:r w:rsidRPr="00E73EF9">
              <w:rPr>
                <w:rFonts w:hint="eastAsia"/>
              </w:rPr>
              <w:t>h</w:t>
            </w:r>
            <w:r w:rsidRPr="00E73EF9">
              <w:t xml:space="preserve">3cTrapDesRowStatus 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1.3.6.1.4.1.25506.2.38.1.7.1.1.4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As per MIB</w:t>
            </w:r>
          </w:p>
        </w:tc>
      </w:tr>
      <w:tr w:rsidR="00E46A9E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hh3cTrapDesAddrTAddress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1.3.6.1.4.1.25506.2.38.1.7.1.1.5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As per MIB</w:t>
            </w:r>
          </w:p>
        </w:tc>
      </w:tr>
    </w:tbl>
    <w:p w:rsidR="00E46A9E" w:rsidRDefault="00E46A9E" w:rsidP="00E46A9E">
      <w:pPr>
        <w:spacing w:before="156" w:after="156"/>
        <w:ind w:left="420"/>
        <w:rPr>
          <w:rFonts w:ascii="Helvetica" w:hAnsi="Helvetica" w:cs="Helvetica"/>
        </w:rPr>
      </w:pPr>
    </w:p>
    <w:p w:rsidR="00E46A9E" w:rsidRPr="00BE36C4" w:rsidRDefault="00E46A9E" w:rsidP="00E73EF9">
      <w:pPr>
        <w:pStyle w:val="2"/>
      </w:pPr>
      <w:bookmarkStart w:id="8" w:name="_Toc300222395"/>
      <w:bookmarkStart w:id="9" w:name="_Toc301190469"/>
      <w:bookmarkStart w:id="10" w:name="_Toc397420761"/>
      <w:bookmarkStart w:id="11" w:name="_Toc399683386"/>
      <w:r w:rsidRPr="00BE36C4">
        <w:rPr>
          <w:rFonts w:hint="eastAsia"/>
        </w:rPr>
        <w:t>h</w:t>
      </w:r>
      <w:r w:rsidRPr="00BE36C4">
        <w:t>h3cTrapConfigTable</w:t>
      </w:r>
      <w:bookmarkEnd w:id="8"/>
      <w:bookmarkEnd w:id="9"/>
      <w:bookmarkEnd w:id="10"/>
      <w:bookmarkEnd w:id="11"/>
      <w:r w:rsidRPr="00BE36C4">
        <w:t xml:space="preserve"> </w:t>
      </w:r>
    </w:p>
    <w:p w:rsidR="00E46A9E" w:rsidRPr="00795549" w:rsidRDefault="00E46A9E" w:rsidP="00E46A9E">
      <w:r>
        <w:t>OID of this table is: 1.3.6.1.4.1.25506.2.38.1.</w:t>
      </w:r>
      <w:r>
        <w:rPr>
          <w:rFonts w:hint="eastAsia"/>
        </w:rPr>
        <w:t>8.1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E46A9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Description</w:t>
            </w:r>
          </w:p>
        </w:tc>
      </w:tr>
      <w:tr w:rsidR="00E73EF9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hh</w:t>
            </w:r>
            <w:r w:rsidRPr="00E73EF9">
              <w:t xml:space="preserve">3cTrapConfigIndex 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1.3.6.1.4.1.25506.2.38.1.8.1.1.1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73EF9" w:rsidRPr="00333994" w:rsidRDefault="00E73EF9" w:rsidP="000410A0">
            <w:pPr>
              <w:pStyle w:val="TableText"/>
              <w:kinsoku w:val="0"/>
              <w:textAlignment w:val="top"/>
            </w:pPr>
            <w:r w:rsidRPr="00333994">
              <w:rPr>
                <w:rFonts w:hint="eastAsia"/>
              </w:rPr>
              <w:t>Not supported</w:t>
            </w:r>
          </w:p>
        </w:tc>
      </w:tr>
      <w:tr w:rsidR="00E73EF9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hh</w:t>
            </w:r>
            <w:r w:rsidRPr="00E73EF9">
              <w:t xml:space="preserve">3cTrapConfigName 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1.3.6.1.4.1.25506.2.38.1.8.1.1.2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t>read-</w:t>
            </w:r>
            <w:r w:rsidRPr="00E73EF9">
              <w:rPr>
                <w:rFonts w:hint="eastAsia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73EF9" w:rsidRPr="00333994" w:rsidRDefault="00E73EF9" w:rsidP="000410A0">
            <w:pPr>
              <w:pStyle w:val="TableText"/>
              <w:kinsoku w:val="0"/>
              <w:textAlignment w:val="top"/>
            </w:pPr>
            <w:r w:rsidRPr="00333994">
              <w:rPr>
                <w:rFonts w:hint="eastAsia"/>
              </w:rPr>
              <w:t>Not supported</w:t>
            </w:r>
          </w:p>
        </w:tc>
      </w:tr>
      <w:tr w:rsidR="00E73EF9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</w:t>
            </w:r>
            <w:r w:rsidRPr="00E73EF9">
              <w:t xml:space="preserve">h3cTrapConfigDescr 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1.3.6.1.4.1.25506.2.38.1.8.1.1.3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t>read-</w:t>
            </w:r>
            <w:r w:rsidRPr="00E73EF9">
              <w:rPr>
                <w:rFonts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73EF9" w:rsidRPr="00333994" w:rsidRDefault="00E73EF9" w:rsidP="000410A0">
            <w:pPr>
              <w:pStyle w:val="TableText"/>
              <w:kinsoku w:val="0"/>
              <w:textAlignment w:val="top"/>
            </w:pPr>
            <w:r w:rsidRPr="00333994">
              <w:rPr>
                <w:rFonts w:hint="eastAsia"/>
              </w:rPr>
              <w:t>Not supported</w:t>
            </w:r>
          </w:p>
        </w:tc>
      </w:tr>
      <w:tr w:rsidR="00E73EF9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</w:t>
            </w:r>
            <w:r w:rsidRPr="00E73EF9">
              <w:t>h3cTrapConfigSwitch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1.3.6.1.4.1.25506.2.38.1.8.1.1.4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t>read-</w:t>
            </w:r>
            <w:r w:rsidRPr="00E73EF9">
              <w:rPr>
                <w:rFonts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73EF9" w:rsidRPr="00333994" w:rsidRDefault="00E73EF9" w:rsidP="000410A0">
            <w:pPr>
              <w:pStyle w:val="TableText"/>
              <w:kinsoku w:val="0"/>
              <w:textAlignment w:val="top"/>
            </w:pPr>
            <w:r w:rsidRPr="00333994">
              <w:rPr>
                <w:rFonts w:hint="eastAsia"/>
              </w:rPr>
              <w:t>Not supported</w:t>
            </w:r>
          </w:p>
        </w:tc>
      </w:tr>
      <w:tr w:rsidR="00E73EF9" w:rsidRPr="00333994" w:rsidTr="00E73EF9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73EF9" w:rsidRPr="00E73EF9" w:rsidRDefault="00E73EF9" w:rsidP="000410A0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</w:t>
            </w:r>
            <w:r w:rsidRPr="00E73EF9">
              <w:t>h3cTrapConfigSwitch</w:t>
            </w:r>
            <w:r w:rsidRPr="00E73EF9">
              <w:rPr>
                <w:rFonts w:hint="eastAsia"/>
              </w:rPr>
              <w:t>2(</w:t>
            </w:r>
            <w:r w:rsidRPr="00E73EF9">
              <w:t>1.3.6.1.4.1.25506.2.38.1.8.1.1.</w:t>
            </w:r>
            <w:r w:rsidRPr="00E73EF9">
              <w:rPr>
                <w:rFonts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73EF9" w:rsidRPr="00E73EF9" w:rsidRDefault="00E73EF9" w:rsidP="000410A0">
            <w:pPr>
              <w:pStyle w:val="TableText"/>
              <w:kinsoku w:val="0"/>
              <w:textAlignment w:val="top"/>
            </w:pPr>
            <w:r w:rsidRPr="00E73EF9">
              <w:t>read-</w:t>
            </w:r>
            <w:r w:rsidRPr="00E73EF9">
              <w:rPr>
                <w:rFonts w:hint="eastAsia"/>
              </w:rPr>
              <w:t>write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73EF9" w:rsidRPr="00E73EF9" w:rsidRDefault="00E73EF9" w:rsidP="000410A0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73EF9" w:rsidRPr="00333994" w:rsidRDefault="00E73EF9" w:rsidP="000410A0">
            <w:pPr>
              <w:pStyle w:val="TableText"/>
              <w:kinsoku w:val="0"/>
              <w:textAlignment w:val="top"/>
            </w:pPr>
            <w:r w:rsidRPr="00333994">
              <w:rPr>
                <w:rFonts w:hint="eastAsia"/>
              </w:rPr>
              <w:t>Not supported</w:t>
            </w:r>
          </w:p>
        </w:tc>
      </w:tr>
    </w:tbl>
    <w:p w:rsidR="00E46A9E" w:rsidRDefault="00E46A9E" w:rsidP="00E46A9E">
      <w:pPr>
        <w:pStyle w:val="Just0"/>
        <w:spacing w:before="156" w:after="156"/>
        <w:rPr>
          <w:rFonts w:ascii="Helvetica" w:hAnsi="Helvetica" w:cs="Helvetica"/>
          <w:sz w:val="21"/>
          <w:lang w:eastAsia="zh-CN"/>
        </w:rPr>
      </w:pPr>
    </w:p>
    <w:sectPr w:rsidR="00E46A9E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8B2" w:rsidRDefault="007B68B2">
      <w:r>
        <w:separator/>
      </w:r>
    </w:p>
  </w:endnote>
  <w:endnote w:type="continuationSeparator" w:id="0">
    <w:p w:rsidR="007B68B2" w:rsidRDefault="007B6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55A01">
      <w:fldChar w:fldCharType="begin"/>
    </w:r>
    <w:r>
      <w:instrText>PAGE</w:instrText>
    </w:r>
    <w:r w:rsidR="00F55A01">
      <w:fldChar w:fldCharType="separate"/>
    </w:r>
    <w:r w:rsidR="00E73EF9">
      <w:rPr>
        <w:noProof/>
      </w:rPr>
      <w:t>1</w:t>
    </w:r>
    <w:r w:rsidR="00F55A0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E73EF9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8B2" w:rsidRDefault="007B68B2">
      <w:r>
        <w:separator/>
      </w:r>
    </w:p>
  </w:footnote>
  <w:footnote w:type="continuationSeparator" w:id="0">
    <w:p w:rsidR="007B68B2" w:rsidRDefault="007B68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E46A9E" w:rsidRPr="00E46A9E">
      <w:rPr>
        <w:bCs/>
      </w:rPr>
      <w:t xml:space="preserve"> </w:t>
    </w:r>
    <w:r w:rsidR="00E46A9E" w:rsidRPr="00BE36C4">
      <w:rPr>
        <w:bCs/>
      </w:rPr>
      <w:t>HH3C-TRAP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B68B2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CF4A50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A9E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EF9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5A01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E46A9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E46A9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E46A9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E46A9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E46A9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E46A9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E46A9E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E46A9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701F6-9096-4EBD-B8A4-8BC4C987E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25</cp:revision>
  <cp:lastPrinted>2010-05-04T10:01:00Z</cp:lastPrinted>
  <dcterms:created xsi:type="dcterms:W3CDTF">2014-07-11T01:33:00Z</dcterms:created>
  <dcterms:modified xsi:type="dcterms:W3CDTF">2014-09-28T08:00:00Z</dcterms:modified>
</cp:coreProperties>
</file>